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4585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1D44585D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585B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585C" w14:textId="77777777" w:rsidR="00C44B8B" w:rsidRPr="00337959" w:rsidRDefault="008D012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0125">
              <w:rPr>
                <w:b/>
                <w:sz w:val="26"/>
                <w:szCs w:val="26"/>
              </w:rPr>
              <w:t>202A_130</w:t>
            </w:r>
          </w:p>
        </w:tc>
      </w:tr>
      <w:tr w:rsidR="00A67559" w:rsidRPr="00AD3C21" w14:paraId="1D44586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585E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585F" w14:textId="77777777" w:rsidR="00A67559" w:rsidRPr="008D0125" w:rsidRDefault="007977B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0125">
              <w:rPr>
                <w:b/>
                <w:sz w:val="26"/>
                <w:szCs w:val="26"/>
                <w:lang w:val="en-US"/>
              </w:rPr>
              <w:t>2299688</w:t>
            </w:r>
          </w:p>
        </w:tc>
      </w:tr>
    </w:tbl>
    <w:p w14:paraId="1D445861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1D44586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D44586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D44586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D445865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D445866" w14:textId="77777777" w:rsidR="00C44B8B" w:rsidRPr="00CB6078" w:rsidRDefault="00C44B8B" w:rsidP="00C44B8B"/>
    <w:p w14:paraId="1D445867" w14:textId="77777777" w:rsidR="00C44B8B" w:rsidRPr="00CB6078" w:rsidRDefault="00C44B8B" w:rsidP="00C44B8B"/>
    <w:p w14:paraId="1D445868" w14:textId="77777777" w:rsidR="00C44B8B" w:rsidRPr="00CB6078" w:rsidRDefault="00C44B8B" w:rsidP="00C44B8B"/>
    <w:p w14:paraId="1D44586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D44586A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1D44586B" w14:textId="77777777" w:rsidR="00612811" w:rsidRPr="008D0125" w:rsidRDefault="001479DA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8D0125" w:rsidRPr="004A14BA">
        <w:rPr>
          <w:b/>
          <w:sz w:val="24"/>
          <w:szCs w:val="24"/>
        </w:rPr>
        <w:t>Зажим шлейфовый ШС-16,8-0,1</w:t>
      </w:r>
      <w:r>
        <w:rPr>
          <w:b/>
          <w:sz w:val="24"/>
          <w:szCs w:val="24"/>
        </w:rPr>
        <w:t>)</w:t>
      </w:r>
      <w:r w:rsidR="002B770C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8D0125">
        <w:rPr>
          <w:b/>
          <w:sz w:val="26"/>
          <w:szCs w:val="26"/>
        </w:rPr>
        <w:t xml:space="preserve"> </w:t>
      </w:r>
      <w:r w:rsidR="00AA670B" w:rsidRPr="002B770C">
        <w:rPr>
          <w:b/>
          <w:sz w:val="26"/>
          <w:szCs w:val="26"/>
          <w:u w:val="single"/>
        </w:rPr>
        <w:t>202</w:t>
      </w:r>
      <w:r w:rsidR="00AA670B" w:rsidRPr="002B770C">
        <w:rPr>
          <w:b/>
          <w:sz w:val="26"/>
          <w:szCs w:val="26"/>
          <w:u w:val="single"/>
          <w:lang w:val="en-US"/>
        </w:rPr>
        <w:t>A</w:t>
      </w:r>
    </w:p>
    <w:p w14:paraId="1D44586C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D44586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D44586E" w14:textId="77777777" w:rsidR="00FF28B8" w:rsidRPr="004A14BA" w:rsidRDefault="00641E44" w:rsidP="00776A3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4A14BA">
        <w:rPr>
          <w:sz w:val="24"/>
          <w:szCs w:val="24"/>
        </w:rPr>
        <w:t xml:space="preserve">Технические требования, характеристики </w:t>
      </w:r>
      <w:r w:rsidR="00770408" w:rsidRPr="004A14BA">
        <w:rPr>
          <w:sz w:val="24"/>
          <w:szCs w:val="24"/>
        </w:rPr>
        <w:t>линейной арматуры и гасителей вибрации</w:t>
      </w:r>
      <w:r w:rsidR="004F4E9E" w:rsidRPr="004A14BA">
        <w:rPr>
          <w:sz w:val="24"/>
          <w:szCs w:val="24"/>
        </w:rPr>
        <w:t xml:space="preserve"> должны соответствовать параметрам </w:t>
      </w:r>
      <w:r w:rsidR="00FF28B8" w:rsidRPr="004A14BA">
        <w:rPr>
          <w:sz w:val="24"/>
          <w:szCs w:val="24"/>
        </w:rPr>
        <w:t>ТУ 3449-036-27560230-04 «</w:t>
      </w:r>
      <w:r w:rsidR="00FF28B8" w:rsidRPr="004A14BA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1D44586F" w14:textId="77777777" w:rsidR="00FF28B8" w:rsidRDefault="00FF28B8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1D445870" w14:textId="77777777" w:rsidR="004B2D3F" w:rsidRDefault="004B2D3F" w:rsidP="000F5D17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1D4458B4" wp14:editId="1D4458B5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2D587E" w:rsidRPr="00F1236F" w14:paraId="1D445875" w14:textId="77777777" w:rsidTr="000F5D17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1" w14:textId="77777777" w:rsidR="002D587E" w:rsidRPr="00F1236F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Pr="00F1236F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2" w14:textId="77777777" w:rsidR="002D587E" w:rsidRPr="00F1236F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236F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3" w14:textId="77777777" w:rsidR="002D587E" w:rsidRPr="00F1236F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4" w14:textId="77777777" w:rsidR="002D587E" w:rsidRPr="00F1236F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2D587E" w:rsidRPr="00F1236F" w14:paraId="1D44587B" w14:textId="77777777" w:rsidTr="000F5D1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6" w14:textId="77777777" w:rsidR="002D587E" w:rsidRPr="00F1236F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7" w14:textId="77777777" w:rsidR="002D587E" w:rsidRPr="00F1236F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Сечение, мм</w:t>
            </w:r>
            <w:r w:rsidRPr="00F1236F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8" w14:textId="77777777" w:rsidR="002D587E" w:rsidRPr="00F1236F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9" w14:textId="77777777" w:rsidR="002D587E" w:rsidRPr="00F1236F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4587A" w14:textId="77777777" w:rsidR="002D587E" w:rsidRPr="00F1236F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F5D17" w:rsidRPr="00F1236F" w14:paraId="1D445881" w14:textId="77777777" w:rsidTr="00DA2179">
        <w:trPr>
          <w:trHeight w:val="298"/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D44587C" w14:textId="77777777" w:rsidR="000F5D17" w:rsidRPr="00F1236F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ШС-16,8-01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D44587D" w14:textId="77777777" w:rsidR="000F5D17" w:rsidRPr="00F1236F" w:rsidRDefault="000F5D17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150/19</w:t>
            </w:r>
            <w:r>
              <w:rPr>
                <w:sz w:val="22"/>
                <w:szCs w:val="22"/>
              </w:rPr>
              <w:t xml:space="preserve">; </w:t>
            </w:r>
            <w:r w:rsidRPr="00F1236F">
              <w:rPr>
                <w:sz w:val="22"/>
                <w:szCs w:val="22"/>
              </w:rPr>
              <w:t>150/24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D44587E" w14:textId="77777777" w:rsidR="000F5D17" w:rsidRPr="00F1236F" w:rsidRDefault="000F5D17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16,8</w:t>
            </w:r>
            <w:r>
              <w:rPr>
                <w:sz w:val="22"/>
                <w:szCs w:val="22"/>
              </w:rPr>
              <w:t xml:space="preserve">; </w:t>
            </w:r>
            <w:r w:rsidRPr="00F1236F">
              <w:rPr>
                <w:sz w:val="22"/>
                <w:szCs w:val="22"/>
              </w:rPr>
              <w:t>17,1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D44587F" w14:textId="77777777" w:rsidR="000F5D17" w:rsidRPr="00F1236F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750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D445880" w14:textId="77777777" w:rsidR="000F5D17" w:rsidRPr="00F1236F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1</w:t>
            </w:r>
          </w:p>
        </w:tc>
      </w:tr>
    </w:tbl>
    <w:p w14:paraId="1D445882" w14:textId="77777777" w:rsidR="004B2D3F" w:rsidRPr="004A14BA" w:rsidRDefault="004B2D3F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1D445883" w14:textId="77777777" w:rsidR="00612811" w:rsidRPr="00CB6078" w:rsidRDefault="007C16A9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612811"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D445884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1D445885" w14:textId="77777777" w:rsidR="00514C7E" w:rsidRPr="00A24900" w:rsidRDefault="00514C7E" w:rsidP="00514C7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1D44588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445887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44588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D445889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44588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части, не использовавшие</w:t>
      </w:r>
      <w:r w:rsidRPr="00A24900">
        <w:rPr>
          <w:sz w:val="24"/>
          <w:szCs w:val="24"/>
        </w:rPr>
        <w:t>ся ранее</w:t>
      </w:r>
      <w:bookmarkStart w:id="0" w:name="_GoBack"/>
      <w:r w:rsidRPr="00A24900">
        <w:rPr>
          <w:sz w:val="24"/>
          <w:szCs w:val="24"/>
        </w:rPr>
        <w:t xml:space="preserve"> </w:t>
      </w:r>
      <w:bookmarkEnd w:id="0"/>
      <w:r w:rsidRPr="00A24900">
        <w:rPr>
          <w:sz w:val="24"/>
          <w:szCs w:val="24"/>
        </w:rPr>
        <w:t>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D44588B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D44588C" w14:textId="058BEEE6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8057F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1D44588D" w14:textId="25476B7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B4AC5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D44588E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1D44588F" w14:textId="77777777" w:rsidR="00DE0C6D" w:rsidRPr="00F64720" w:rsidRDefault="00843900" w:rsidP="00776A3A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1D445890" w14:textId="77777777" w:rsidR="001C72DB" w:rsidRPr="0033795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D445891" w14:textId="77777777" w:rsidR="00FF28B8" w:rsidRPr="00AA55FC" w:rsidRDefault="00FF28B8" w:rsidP="00FF28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7C16A9">
        <w:rPr>
          <w:color w:val="000000"/>
          <w:sz w:val="24"/>
          <w:szCs w:val="24"/>
        </w:rPr>
        <w:t>;</w:t>
      </w:r>
    </w:p>
    <w:p w14:paraId="1D445892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1D445893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1D445894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D445895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1D44589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D44589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D445898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1D445899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1D44589A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D292B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1D44589B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44589C" w14:textId="77777777" w:rsidR="00612811" w:rsidRPr="007C16A9" w:rsidRDefault="00612811" w:rsidP="007C16A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7C16A9">
        <w:rPr>
          <w:b/>
          <w:bCs/>
          <w:sz w:val="26"/>
          <w:szCs w:val="26"/>
        </w:rPr>
        <w:t>Гарантийные обязательства.</w:t>
      </w:r>
    </w:p>
    <w:p w14:paraId="1D44589D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D292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D44589E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44589F" w14:textId="77777777" w:rsidR="00612811" w:rsidRPr="00CB6078" w:rsidRDefault="00EA00A8" w:rsidP="007C16A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D4458A0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1D4458A1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4458A2" w14:textId="77777777" w:rsidR="00612811" w:rsidRPr="00CB6078" w:rsidRDefault="006004FC" w:rsidP="007C16A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D4458A3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1D4458A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D4458A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D4458A6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1D4458A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1D4458A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1D4458A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D4458AA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1D4458AB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D4458AC" w14:textId="77777777" w:rsidR="00612811" w:rsidRPr="00CB6078" w:rsidRDefault="00612811" w:rsidP="007C16A9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D4458AD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4458AE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4458AF" w14:textId="77777777" w:rsidR="001D6900" w:rsidRPr="00CB6078" w:rsidRDefault="001D6900" w:rsidP="00451C4D">
      <w:pPr>
        <w:rPr>
          <w:sz w:val="26"/>
          <w:szCs w:val="26"/>
        </w:rPr>
      </w:pPr>
    </w:p>
    <w:p w14:paraId="1D4458B0" w14:textId="77777777" w:rsidR="004A2665" w:rsidRPr="00CB6078" w:rsidRDefault="004A2665" w:rsidP="00451C4D">
      <w:pPr>
        <w:rPr>
          <w:sz w:val="26"/>
          <w:szCs w:val="26"/>
        </w:rPr>
      </w:pPr>
    </w:p>
    <w:p w14:paraId="1D4458B1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D4458B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D4458B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458B8" w14:textId="77777777" w:rsidR="000135B4" w:rsidRDefault="000135B4">
      <w:r>
        <w:separator/>
      </w:r>
    </w:p>
  </w:endnote>
  <w:endnote w:type="continuationSeparator" w:id="0">
    <w:p w14:paraId="1D4458B9" w14:textId="77777777" w:rsidR="000135B4" w:rsidRDefault="0001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458B6" w14:textId="77777777" w:rsidR="000135B4" w:rsidRDefault="000135B4">
      <w:r>
        <w:separator/>
      </w:r>
    </w:p>
  </w:footnote>
  <w:footnote w:type="continuationSeparator" w:id="0">
    <w:p w14:paraId="1D4458B7" w14:textId="77777777" w:rsidR="000135B4" w:rsidRDefault="000135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458B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D4458B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99520AB"/>
    <w:multiLevelType w:val="hybridMultilevel"/>
    <w:tmpl w:val="8828DB32"/>
    <w:lvl w:ilvl="0" w:tplc="A78882B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5B4"/>
    <w:rsid w:val="00013898"/>
    <w:rsid w:val="000141BE"/>
    <w:rsid w:val="00014582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D17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9DA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70C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92B"/>
    <w:rsid w:val="002D587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71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95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4BA"/>
    <w:rsid w:val="004A2665"/>
    <w:rsid w:val="004A353B"/>
    <w:rsid w:val="004A359B"/>
    <w:rsid w:val="004A3D52"/>
    <w:rsid w:val="004A668C"/>
    <w:rsid w:val="004A7ACD"/>
    <w:rsid w:val="004B2D3F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C7E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CA4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A3A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7B9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6A9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4D3F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A9E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125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057F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11B6"/>
    <w:rsid w:val="00B92097"/>
    <w:rsid w:val="00B946A9"/>
    <w:rsid w:val="00B97488"/>
    <w:rsid w:val="00B97AC4"/>
    <w:rsid w:val="00BA0DE5"/>
    <w:rsid w:val="00BA0E06"/>
    <w:rsid w:val="00BA19D6"/>
    <w:rsid w:val="00BA1FDC"/>
    <w:rsid w:val="00BA2631"/>
    <w:rsid w:val="00BA2A6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8A5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AC5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4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FA3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8B8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4585A"/>
  <w15:docId w15:val="{DED799FC-4FD4-4201-92F1-BEB1AC9F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A929F-68B8-47B5-A3CF-BB3D7C765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D65848-9F53-48A7-93FD-E5F01A580E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D2F241-0CD0-4DCB-A3F4-F63BFBA96E45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aeb3e8e0-784a-4348-b8a9-74d788c4fa59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8B5164-F047-4CB0-842A-42AFDA051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8064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2010-09-30T13:29:00Z</cp:lastPrinted>
  <dcterms:created xsi:type="dcterms:W3CDTF">2015-04-15T08:36:00Z</dcterms:created>
  <dcterms:modified xsi:type="dcterms:W3CDTF">2015-09-02T12:02:00Z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